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383" w:rsidRDefault="00DD4383" w:rsidP="00DD4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GODEYERE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DD4383" w:rsidRDefault="00DD4383" w:rsidP="00DD4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4383" w:rsidRDefault="00DD4383" w:rsidP="00DD4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4383" w:rsidRDefault="00DD4383" w:rsidP="00DD4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DD4383" w:rsidRDefault="00DD4383" w:rsidP="00DD4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D4383" w:rsidRDefault="00DD4383" w:rsidP="00DD4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21-232)</w:t>
      </w:r>
    </w:p>
    <w:p w:rsidR="00DD4383" w:rsidRDefault="00DD4383" w:rsidP="00DD4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4383" w:rsidRDefault="00DD4383" w:rsidP="00DD4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D4383" w:rsidRDefault="00DD4383" w:rsidP="00DD4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DD5B8A" w:rsidRPr="00DD43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383" w:rsidRDefault="00DD4383" w:rsidP="00564E3C">
      <w:pPr>
        <w:spacing w:after="0" w:line="240" w:lineRule="auto"/>
      </w:pPr>
      <w:r>
        <w:separator/>
      </w:r>
    </w:p>
  </w:endnote>
  <w:endnote w:type="continuationSeparator" w:id="0">
    <w:p w:rsidR="00DD4383" w:rsidRDefault="00DD438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4383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383" w:rsidRDefault="00DD4383" w:rsidP="00564E3C">
      <w:pPr>
        <w:spacing w:after="0" w:line="240" w:lineRule="auto"/>
      </w:pPr>
      <w:r>
        <w:separator/>
      </w:r>
    </w:p>
  </w:footnote>
  <w:footnote w:type="continuationSeparator" w:id="0">
    <w:p w:rsidR="00DD4383" w:rsidRDefault="00DD438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83"/>
    <w:rsid w:val="00372DC6"/>
    <w:rsid w:val="00564E3C"/>
    <w:rsid w:val="0064591D"/>
    <w:rsid w:val="00DD438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CADA1"/>
  <w15:chartTrackingRefBased/>
  <w15:docId w15:val="{69420603-85DA-4125-9CAD-362DDD88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2016-02-07T19:42:00Z</dcterms:created>
  <dcterms:modified xsi:type="dcterms:W3CDTF">2016-02-07T19:43:00Z</dcterms:modified>
</cp:coreProperties>
</file>